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2026100057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Mobilitätsstation Am Packhof 1b, Schwerin, Los 15 - Elektroinstallation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15 - Elektroinstallation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